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12F6D65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837FC7" w:rsidRPr="00837FC7">
        <w:rPr>
          <w:b/>
          <w:i/>
          <w:noProof/>
          <w:sz w:val="28"/>
        </w:rPr>
        <w:t>S4aI211259</w:t>
      </w:r>
    </w:p>
    <w:p w14:paraId="6979261F" w14:textId="7DB5BD96"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0649F0D" w:rsidR="001E41F3" w:rsidRPr="00100888" w:rsidRDefault="0031109F" w:rsidP="00E13F3D">
            <w:pPr>
              <w:pStyle w:val="CRCoverPage"/>
              <w:spacing w:after="0"/>
              <w:jc w:val="right"/>
              <w:rPr>
                <w:b/>
                <w:noProof/>
                <w:sz w:val="28"/>
              </w:rPr>
            </w:pPr>
            <w:fldSimple w:instr=" DOCPROPERTY  Spec#  \* MERGEFORMAT ">
              <w:r w:rsidR="00592A75" w:rsidRPr="00592A75">
                <w:rPr>
                  <w:b/>
                  <w:noProof/>
                  <w:sz w:val="28"/>
                </w:rPr>
                <w:t>TR 26.</w:t>
              </w:r>
              <w:r w:rsidR="0089487A">
                <w:rPr>
                  <w:b/>
                  <w:noProof/>
                  <w:sz w:val="28"/>
                </w:rPr>
                <w:t>805</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31109F" w:rsidP="00FD6F6A">
            <w:pPr>
              <w:pStyle w:val="CRCoverPage"/>
              <w:spacing w:after="0"/>
              <w:jc w:val="center"/>
              <w:rPr>
                <w:noProof/>
              </w:rPr>
            </w:pPr>
            <w:fldSimple w:instr=" DOCPROPERTY  Cr#  \* MERGEFORMAT ">
              <w:r w:rsidR="00592A75" w:rsidRPr="00592A7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31109F">
            <w:pPr>
              <w:pStyle w:val="CRCoverPage"/>
              <w:spacing w:after="0"/>
              <w:jc w:val="center"/>
              <w:rPr>
                <w:noProof/>
                <w:sz w:val="28"/>
              </w:rPr>
            </w:pPr>
            <w:fldSimple w:instr=" DOCPROPERTY  Version  \* MERGEFORMAT ">
              <w:r w:rsidR="00592A75" w:rsidRPr="00592A7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3F42C677" w:rsidR="001E41F3" w:rsidRPr="00100888" w:rsidRDefault="00E7200B">
            <w:pPr>
              <w:pStyle w:val="CRCoverPage"/>
              <w:spacing w:after="0"/>
              <w:ind w:left="100"/>
              <w:rPr>
                <w:noProof/>
              </w:rPr>
            </w:pPr>
            <w:r>
              <w:t>Structure update for TR 26.805</w:t>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2782E27" w:rsidR="001E41F3" w:rsidRPr="00100888" w:rsidRDefault="00E7200B">
            <w:pPr>
              <w:pStyle w:val="CRCoverPage"/>
              <w:spacing w:after="0"/>
              <w:ind w:left="100"/>
              <w:rPr>
                <w:noProof/>
              </w:rPr>
            </w:pPr>
            <w:r>
              <w:t>Ericsson LM</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31109F" w:rsidP="00547111">
            <w:pPr>
              <w:pStyle w:val="CRCoverPage"/>
              <w:spacing w:after="0"/>
              <w:ind w:left="100"/>
              <w:rPr>
                <w:noProof/>
              </w:rPr>
            </w:pPr>
            <w:fldSimple w:instr=" DOCPROPERTY  SourceIfTsg  \* MERGEFORMAT ">
              <w:r w:rsidR="00592A7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7DCBC81" w:rsidR="001E41F3" w:rsidRPr="00100888" w:rsidRDefault="00E7200B">
            <w:pPr>
              <w:pStyle w:val="CRCoverPage"/>
              <w:spacing w:after="0"/>
              <w:ind w:left="100"/>
              <w:rPr>
                <w:noProof/>
              </w:rPr>
            </w:pPr>
            <w:r>
              <w:t>FS_NPN4AVProd</w:t>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A15725" w:rsidR="001E41F3" w:rsidRDefault="0031109F">
            <w:pPr>
              <w:pStyle w:val="CRCoverPage"/>
              <w:spacing w:after="0"/>
              <w:ind w:left="100"/>
              <w:rPr>
                <w:noProof/>
              </w:rPr>
            </w:pPr>
            <w:fldSimple w:instr=" DOCPROPERTY  ResDate  \* MERGEFORMAT ">
              <w:r w:rsidR="00592A75">
                <w:rPr>
                  <w:noProof/>
                </w:rPr>
                <w:t>2021-11-XX</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31109F" w:rsidP="00D24991">
            <w:pPr>
              <w:pStyle w:val="CRCoverPage"/>
              <w:spacing w:after="0"/>
              <w:ind w:left="100" w:right="-609"/>
              <w:rPr>
                <w:b/>
                <w:noProof/>
              </w:rPr>
            </w:pPr>
            <w:fldSimple w:instr=" DOCPROPERTY  Cat  \* MERGEFORMAT ">
              <w:r w:rsidR="00592A75" w:rsidRPr="00592A7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31109F">
            <w:pPr>
              <w:pStyle w:val="CRCoverPage"/>
              <w:spacing w:after="0"/>
              <w:ind w:left="100"/>
              <w:rPr>
                <w:noProof/>
              </w:rPr>
            </w:pPr>
            <w:fldSimple w:instr=" DOCPROPERTY  Release  \* MERGEFORMAT ">
              <w:r w:rsidR="00592A7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4F6F72" w:rsidR="001E41F3" w:rsidRDefault="00E7200B">
            <w:pPr>
              <w:pStyle w:val="CRCoverPage"/>
              <w:spacing w:after="0"/>
              <w:ind w:left="100"/>
              <w:rPr>
                <w:noProof/>
              </w:rPr>
            </w:pPr>
            <w:r>
              <w:rPr>
                <w:noProof/>
              </w:rPr>
              <w:t>Update of structure to reduce heading level.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6322E" w14:textId="77777777" w:rsidR="00592A75" w:rsidRDefault="00641EE3" w:rsidP="00E7200B">
            <w:pPr>
              <w:pStyle w:val="CRCoverPage"/>
              <w:numPr>
                <w:ilvl w:val="0"/>
                <w:numId w:val="4"/>
              </w:numPr>
              <w:spacing w:after="0"/>
            </w:pPr>
            <w:r>
              <w:t>Movement of Clause 5.2.3 (Potential Solutions) to Clause 6 (Potential Issues and Candidate Solutions)</w:t>
            </w:r>
          </w:p>
          <w:p w14:paraId="400A8BEA" w14:textId="77777777" w:rsidR="00641EE3" w:rsidRDefault="00641EE3" w:rsidP="00E7200B">
            <w:pPr>
              <w:pStyle w:val="CRCoverPage"/>
              <w:numPr>
                <w:ilvl w:val="0"/>
                <w:numId w:val="4"/>
              </w:numPr>
              <w:spacing w:after="0"/>
            </w:pPr>
            <w:r>
              <w:t>Removing the Heading level 5.2.2 (Wireless camera workflows)</w:t>
            </w:r>
          </w:p>
          <w:p w14:paraId="6875B5A2" w14:textId="544DE3FE" w:rsidR="00641EE3" w:rsidRDefault="00641EE3" w:rsidP="00E7200B">
            <w:pPr>
              <w:pStyle w:val="CRCoverPage"/>
              <w:numPr>
                <w:ilvl w:val="0"/>
                <w:numId w:val="4"/>
              </w:numPr>
              <w:spacing w:after="0"/>
            </w:pPr>
            <w:r>
              <w:t>Moving all subsections from 5.2.2 two heading levels up (to Heading level 5.x)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693A6E2"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1CBDFB9" w14:textId="2C95DD55" w:rsidR="0089487A" w:rsidRDefault="0089487A" w:rsidP="0089487A">
      <w:pPr>
        <w:pStyle w:val="StyleChangefirst"/>
        <w:spacing w:before="600"/>
        <w:jc w:val="left"/>
      </w:pPr>
    </w:p>
    <w:sectPr w:rsidR="008948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D7378" w14:textId="77777777" w:rsidR="001D6487" w:rsidRDefault="001D6487">
      <w:r>
        <w:separator/>
      </w:r>
    </w:p>
  </w:endnote>
  <w:endnote w:type="continuationSeparator" w:id="0">
    <w:p w14:paraId="0D6E7E35" w14:textId="77777777" w:rsidR="001D6487" w:rsidRDefault="001D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A0443" w14:textId="77777777" w:rsidR="001D6487" w:rsidRDefault="001D6487">
      <w:r>
        <w:separator/>
      </w:r>
    </w:p>
  </w:footnote>
  <w:footnote w:type="continuationSeparator" w:id="0">
    <w:p w14:paraId="4C470AB0" w14:textId="77777777" w:rsidR="001D6487" w:rsidRDefault="001D6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62AE"/>
    <w:rsid w:val="000469A8"/>
    <w:rsid w:val="00051EFE"/>
    <w:rsid w:val="00062FF1"/>
    <w:rsid w:val="00072B0F"/>
    <w:rsid w:val="00075DD2"/>
    <w:rsid w:val="000819A9"/>
    <w:rsid w:val="00087F5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E6EB5"/>
    <w:rsid w:val="000F0DF5"/>
    <w:rsid w:val="000F2113"/>
    <w:rsid w:val="000F2D53"/>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6487"/>
    <w:rsid w:val="001E3C5C"/>
    <w:rsid w:val="001E41F3"/>
    <w:rsid w:val="001F3489"/>
    <w:rsid w:val="001F74DA"/>
    <w:rsid w:val="00200520"/>
    <w:rsid w:val="00206EB9"/>
    <w:rsid w:val="00211725"/>
    <w:rsid w:val="00212421"/>
    <w:rsid w:val="00222392"/>
    <w:rsid w:val="00223310"/>
    <w:rsid w:val="00237DA7"/>
    <w:rsid w:val="002501CC"/>
    <w:rsid w:val="0025485E"/>
    <w:rsid w:val="00256BD4"/>
    <w:rsid w:val="00256E57"/>
    <w:rsid w:val="0026004D"/>
    <w:rsid w:val="00263812"/>
    <w:rsid w:val="002640DD"/>
    <w:rsid w:val="002666AB"/>
    <w:rsid w:val="00275351"/>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2F452D"/>
    <w:rsid w:val="002F4C57"/>
    <w:rsid w:val="00305409"/>
    <w:rsid w:val="0031109F"/>
    <w:rsid w:val="00311D3C"/>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0B3"/>
    <w:rsid w:val="003F5E70"/>
    <w:rsid w:val="003F7B7F"/>
    <w:rsid w:val="004004D3"/>
    <w:rsid w:val="004015E1"/>
    <w:rsid w:val="00404A80"/>
    <w:rsid w:val="00410371"/>
    <w:rsid w:val="00413544"/>
    <w:rsid w:val="0041743A"/>
    <w:rsid w:val="004178BE"/>
    <w:rsid w:val="004219D3"/>
    <w:rsid w:val="004239C6"/>
    <w:rsid w:val="004242F1"/>
    <w:rsid w:val="00434018"/>
    <w:rsid w:val="00434313"/>
    <w:rsid w:val="004455D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406A"/>
    <w:rsid w:val="004A6257"/>
    <w:rsid w:val="004A6909"/>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681B"/>
    <w:rsid w:val="005C3CAA"/>
    <w:rsid w:val="005D0749"/>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1EE3"/>
    <w:rsid w:val="0064311D"/>
    <w:rsid w:val="00643A15"/>
    <w:rsid w:val="00652790"/>
    <w:rsid w:val="00655ED0"/>
    <w:rsid w:val="00661089"/>
    <w:rsid w:val="00661ABA"/>
    <w:rsid w:val="00662EE4"/>
    <w:rsid w:val="0066640B"/>
    <w:rsid w:val="00672701"/>
    <w:rsid w:val="006755C6"/>
    <w:rsid w:val="00686D94"/>
    <w:rsid w:val="0068715A"/>
    <w:rsid w:val="006910B7"/>
    <w:rsid w:val="00692772"/>
    <w:rsid w:val="00692901"/>
    <w:rsid w:val="00695808"/>
    <w:rsid w:val="00697C99"/>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6931"/>
    <w:rsid w:val="007071AB"/>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27A7"/>
    <w:rsid w:val="00796859"/>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37FC7"/>
    <w:rsid w:val="008469C2"/>
    <w:rsid w:val="00853CBE"/>
    <w:rsid w:val="00855BA9"/>
    <w:rsid w:val="008626E7"/>
    <w:rsid w:val="0086315A"/>
    <w:rsid w:val="00864511"/>
    <w:rsid w:val="00870EE7"/>
    <w:rsid w:val="008759D4"/>
    <w:rsid w:val="008771FB"/>
    <w:rsid w:val="008863B9"/>
    <w:rsid w:val="0088741A"/>
    <w:rsid w:val="008930F4"/>
    <w:rsid w:val="008935EF"/>
    <w:rsid w:val="0089487A"/>
    <w:rsid w:val="00895734"/>
    <w:rsid w:val="008A0F95"/>
    <w:rsid w:val="008A19F6"/>
    <w:rsid w:val="008A45A6"/>
    <w:rsid w:val="008A79A2"/>
    <w:rsid w:val="008B2706"/>
    <w:rsid w:val="008C3F91"/>
    <w:rsid w:val="008C611C"/>
    <w:rsid w:val="008D26EC"/>
    <w:rsid w:val="008D2A5D"/>
    <w:rsid w:val="008D509D"/>
    <w:rsid w:val="008E3681"/>
    <w:rsid w:val="008E5CD6"/>
    <w:rsid w:val="008E6664"/>
    <w:rsid w:val="008E70E1"/>
    <w:rsid w:val="008F14D6"/>
    <w:rsid w:val="008F1D09"/>
    <w:rsid w:val="008F2E88"/>
    <w:rsid w:val="008F686C"/>
    <w:rsid w:val="00901FEF"/>
    <w:rsid w:val="0090658F"/>
    <w:rsid w:val="009139CB"/>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016"/>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0256A"/>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5534"/>
    <w:rsid w:val="00B5758E"/>
    <w:rsid w:val="00B61FD7"/>
    <w:rsid w:val="00B64422"/>
    <w:rsid w:val="00B673F3"/>
    <w:rsid w:val="00B67434"/>
    <w:rsid w:val="00B67B97"/>
    <w:rsid w:val="00B729C6"/>
    <w:rsid w:val="00B764FA"/>
    <w:rsid w:val="00B85CD7"/>
    <w:rsid w:val="00B87915"/>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0702B"/>
    <w:rsid w:val="00C26750"/>
    <w:rsid w:val="00C317B6"/>
    <w:rsid w:val="00C3493B"/>
    <w:rsid w:val="00C40DB8"/>
    <w:rsid w:val="00C42100"/>
    <w:rsid w:val="00C44458"/>
    <w:rsid w:val="00C462C1"/>
    <w:rsid w:val="00C4748B"/>
    <w:rsid w:val="00C51639"/>
    <w:rsid w:val="00C52B70"/>
    <w:rsid w:val="00C66BA2"/>
    <w:rsid w:val="00C70A0B"/>
    <w:rsid w:val="00C873AA"/>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1694E"/>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388"/>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530F5"/>
    <w:rsid w:val="00E53365"/>
    <w:rsid w:val="00E53F3D"/>
    <w:rsid w:val="00E60452"/>
    <w:rsid w:val="00E6348D"/>
    <w:rsid w:val="00E7200B"/>
    <w:rsid w:val="00E7222A"/>
    <w:rsid w:val="00E75C01"/>
    <w:rsid w:val="00E77296"/>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16BF"/>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6B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319</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Thorsten Lohmar</cp:lastModifiedBy>
  <cp:revision>2</cp:revision>
  <cp:lastPrinted>1900-01-01T08:00:00Z</cp:lastPrinted>
  <dcterms:created xsi:type="dcterms:W3CDTF">2021-12-01T10:26:00Z</dcterms:created>
  <dcterms:modified xsi:type="dcterms:W3CDTF">2021-12-01T10:26:00Z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S4aI21xxxx</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2021-11-XX</vt:lpwstr>
  </property>
  <property fmtid="{D5CDD505-2E9C-101B-9397-08002B2CF9AE}" pid="18" name="Release">
    <vt:lpwstr>Rel-17</vt:lpwstr>
  </property>
  <property fmtid="{D5CDD505-2E9C-101B-9397-08002B2CF9AE}" pid="19" name="CrTitle">
    <vt:lpwstr>Static domain model</vt:lpwstr>
  </property>
  <property fmtid="{D5CDD505-2E9C-101B-9397-08002B2CF9AE}" pid="20" name="MtgTitle">
    <vt:lpwstr>ad hoc post</vt:lpwstr>
  </property>
</Properties>
</file>